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62FD6" w14:textId="77777777" w:rsidR="0056564E" w:rsidRDefault="0056564E" w:rsidP="005656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Thomas HENGRAVE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fl.1488)</w:t>
      </w:r>
    </w:p>
    <w:p w14:paraId="24E611FD" w14:textId="77777777" w:rsidR="0056564E" w:rsidRDefault="0056564E" w:rsidP="0056564E">
      <w:pPr>
        <w:pStyle w:val="NoSpacing"/>
        <w:rPr>
          <w:rFonts w:cs="Times New Roman"/>
          <w:szCs w:val="24"/>
        </w:rPr>
      </w:pPr>
    </w:p>
    <w:p w14:paraId="294CEA4F" w14:textId="77777777" w:rsidR="0056564E" w:rsidRDefault="0056564E" w:rsidP="0056564E">
      <w:pPr>
        <w:pStyle w:val="NoSpacing"/>
        <w:rPr>
          <w:rFonts w:cs="Times New Roman"/>
          <w:szCs w:val="24"/>
        </w:rPr>
      </w:pPr>
    </w:p>
    <w:p w14:paraId="06C5928C" w14:textId="77777777" w:rsidR="0056564E" w:rsidRDefault="0056564E" w:rsidP="005656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May1488</w:t>
      </w:r>
      <w:r>
        <w:rPr>
          <w:rFonts w:cs="Times New Roman"/>
          <w:szCs w:val="24"/>
        </w:rPr>
        <w:tab/>
        <w:t xml:space="preserve">He held lands in </w:t>
      </w:r>
      <w:proofErr w:type="spellStart"/>
      <w:r>
        <w:rPr>
          <w:rFonts w:cs="Times New Roman"/>
          <w:szCs w:val="24"/>
        </w:rPr>
        <w:t>Hengrave</w:t>
      </w:r>
      <w:proofErr w:type="spellEnd"/>
      <w:r>
        <w:rPr>
          <w:rFonts w:cs="Times New Roman"/>
          <w:szCs w:val="24"/>
        </w:rPr>
        <w:t>, Suffolk.</w:t>
      </w:r>
    </w:p>
    <w:p w14:paraId="6493C106" w14:textId="77777777" w:rsidR="0056564E" w:rsidRDefault="0056564E" w:rsidP="0056564E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(T.N.A. ref. 449/2/323)</w:t>
      </w:r>
    </w:p>
    <w:p w14:paraId="1360FDEA" w14:textId="77777777" w:rsidR="0056564E" w:rsidRDefault="0056564E" w:rsidP="0056564E">
      <w:pPr>
        <w:pStyle w:val="NoSpacing"/>
        <w:rPr>
          <w:rFonts w:cs="Times New Roman"/>
          <w:szCs w:val="24"/>
        </w:rPr>
      </w:pPr>
    </w:p>
    <w:p w14:paraId="0AF9C1B8" w14:textId="77777777" w:rsidR="0056564E" w:rsidRDefault="0056564E" w:rsidP="0056564E">
      <w:pPr>
        <w:pStyle w:val="NoSpacing"/>
        <w:rPr>
          <w:rFonts w:cs="Times New Roman"/>
          <w:szCs w:val="24"/>
        </w:rPr>
      </w:pPr>
    </w:p>
    <w:p w14:paraId="2A895CCD" w14:textId="77777777" w:rsidR="0056564E" w:rsidRDefault="0056564E" w:rsidP="005656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May 2024</w:t>
      </w:r>
    </w:p>
    <w:p w14:paraId="599C867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36CF31" w14:textId="77777777" w:rsidR="0056564E" w:rsidRDefault="0056564E" w:rsidP="009139A6">
      <w:r>
        <w:separator/>
      </w:r>
    </w:p>
  </w:endnote>
  <w:endnote w:type="continuationSeparator" w:id="0">
    <w:p w14:paraId="30E3911C" w14:textId="77777777" w:rsidR="0056564E" w:rsidRDefault="005656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E23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522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4F3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A3A0C9" w14:textId="77777777" w:rsidR="0056564E" w:rsidRDefault="0056564E" w:rsidP="009139A6">
      <w:r>
        <w:separator/>
      </w:r>
    </w:p>
  </w:footnote>
  <w:footnote w:type="continuationSeparator" w:id="0">
    <w:p w14:paraId="4965913A" w14:textId="77777777" w:rsidR="0056564E" w:rsidRDefault="005656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BE47E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258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694D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64E"/>
    <w:rsid w:val="000666E0"/>
    <w:rsid w:val="002510B7"/>
    <w:rsid w:val="00270799"/>
    <w:rsid w:val="0056564E"/>
    <w:rsid w:val="005C130B"/>
    <w:rsid w:val="0062688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5C957"/>
  <w15:chartTrackingRefBased/>
  <w15:docId w15:val="{410F6974-925D-4EEA-92BA-91547D735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2024-05-28T19:53:00Z</dcterms:created>
  <dcterms:modified xsi:type="dcterms:W3CDTF">2024-05-28T19:58:00Z</dcterms:modified>
</cp:coreProperties>
</file>